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60D1C" w:rsidP="00560D1C" w:rsidRDefault="00E8393A" w14:paraId="7DA8F250" w14:textId="77777777">
      <w:pPr>
        <w:pStyle w:val="Kop1"/>
        <w:rPr>
          <w:sz w:val="22"/>
        </w:rPr>
      </w:pPr>
      <w:bookmarkStart w:name="_Toc428462535" w:id="0"/>
      <w:r>
        <w:rPr>
          <w:sz w:val="22"/>
        </w:rPr>
        <w:t xml:space="preserve">Bijlage </w:t>
      </w:r>
      <w:r w:rsidR="00D34DE6">
        <w:rPr>
          <w:sz w:val="22"/>
        </w:rPr>
        <w:t>4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Pr="0052198B" w:rsidR="00560D1C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:rsidR="00255C5C" w:rsidP="00255C5C" w:rsidRDefault="00255C5C" w14:paraId="5564E8D6" w14:textId="77777777"/>
    <w:p w:rsidR="00255C5C" w:rsidP="00991EC5" w:rsidRDefault="00255C5C" w14:paraId="1B454AA9" w14:textId="77777777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Pr="00BE2E97" w:rsidR="00BE2E97">
        <w:rPr>
          <w:color w:val="FF0000"/>
        </w:rPr>
        <w:t xml:space="preserve"> </w:t>
      </w:r>
      <w:r w:rsidRPr="00BE2E97" w:rsid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:rsidR="00971E32" w:rsidP="00255C5C" w:rsidRDefault="00971E32" w14:paraId="4C4E04F8" w14:textId="77777777">
      <w:pPr>
        <w:spacing w:line="312" w:lineRule="auto"/>
        <w:rPr>
          <w:color w:val="000000" w:themeColor="text1"/>
        </w:rPr>
      </w:pPr>
    </w:p>
    <w:p w:rsidR="00971E32" w:rsidP="00971E32" w:rsidRDefault="00971E32" w14:paraId="6821742F" w14:textId="77777777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:rsidRPr="00192645" w:rsidR="00971E32" w:rsidP="00192645" w:rsidRDefault="00971E32" w14:paraId="667323F6" w14:textId="77777777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:rsidRPr="00971E32" w:rsidR="00971E32" w:rsidP="00971E32" w:rsidRDefault="00971E32" w14:paraId="6A377BFE" w14:textId="77777777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:rsidR="00971E32" w:rsidP="00255C5C" w:rsidRDefault="00971E32" w14:paraId="6D9CA121" w14:textId="77777777">
      <w:pPr>
        <w:spacing w:line="312" w:lineRule="auto"/>
        <w:rPr>
          <w:rFonts w:cs="Tahoma"/>
        </w:rPr>
      </w:pPr>
    </w:p>
    <w:p w:rsidR="00760F28" w:rsidP="00255C5C" w:rsidRDefault="00760F28" w14:paraId="2CDE515F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:rsidTr="00760F28" w14:paraId="41AA46BC" w14:textId="77777777">
        <w:tc>
          <w:tcPr>
            <w:tcW w:w="9212" w:type="dxa"/>
            <w:gridSpan w:val="2"/>
            <w:shd w:val="clear" w:color="auto" w:fill="548DD4" w:themeFill="text2" w:themeFillTint="99"/>
          </w:tcPr>
          <w:p w:rsidRPr="0035640A" w:rsidR="00760F28" w:rsidP="00760F28" w:rsidRDefault="00662CDC" w14:paraId="67E47004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:rsidTr="00760F28" w14:paraId="3CE3B3F9" w14:textId="77777777">
        <w:tc>
          <w:tcPr>
            <w:tcW w:w="2518" w:type="dxa"/>
          </w:tcPr>
          <w:p w:rsidR="00760F28" w:rsidP="00255C5C" w:rsidRDefault="00760F28" w14:paraId="3C6868BF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760F28" w:rsidP="00255C5C" w:rsidRDefault="00760F28" w14:paraId="0C87480C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:rsidTr="00760F28" w14:paraId="556B73A1" w14:textId="77777777">
        <w:tc>
          <w:tcPr>
            <w:tcW w:w="2518" w:type="dxa"/>
          </w:tcPr>
          <w:p w:rsidR="00760F28" w:rsidP="00255C5C" w:rsidRDefault="0035640A" w14:paraId="067C3978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760F28" w:rsidP="00255C5C" w:rsidRDefault="0035640A" w14:paraId="66B5542F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:rsidTr="00760F28" w14:paraId="33BBE52B" w14:textId="77777777">
        <w:tc>
          <w:tcPr>
            <w:tcW w:w="2518" w:type="dxa"/>
          </w:tcPr>
          <w:p w:rsidR="00760F28" w:rsidP="00255C5C" w:rsidRDefault="0035640A" w14:paraId="163FB830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760F28" w:rsidP="00255C5C" w:rsidRDefault="0035640A" w14:paraId="2589D4F8" w14:textId="77777777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:rsidTr="00760F28" w14:paraId="02B7BD30" w14:textId="77777777">
        <w:tc>
          <w:tcPr>
            <w:tcW w:w="2518" w:type="dxa"/>
          </w:tcPr>
          <w:p w:rsidR="0035640A" w:rsidP="00255C5C" w:rsidRDefault="008A71C4" w14:paraId="4A536981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:rsidR="0035640A" w:rsidP="00255C5C" w:rsidRDefault="0035640A" w14:paraId="7D034D41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:rsidR="00760F28" w:rsidP="00255C5C" w:rsidRDefault="00760F28" w14:paraId="5DE1969A" w14:textId="77777777">
      <w:pPr>
        <w:spacing w:line="312" w:lineRule="auto"/>
        <w:rPr>
          <w:rFonts w:cs="Tahoma"/>
        </w:rPr>
      </w:pPr>
    </w:p>
    <w:tbl>
      <w:tblPr>
        <w:tblStyle w:val="Tabelraster"/>
        <w:tblW w:w="9212" w:type="dxa"/>
        <w:tblLook w:val="04A0" w:firstRow="1" w:lastRow="0" w:firstColumn="1" w:lastColumn="0" w:noHBand="0" w:noVBand="1"/>
      </w:tblPr>
      <w:tblGrid>
        <w:gridCol w:w="2518"/>
        <w:gridCol w:w="795"/>
        <w:gridCol w:w="5899"/>
      </w:tblGrid>
      <w:tr w:rsidR="0035640A" w:rsidTr="10E1BC83" w14:paraId="7D30CDEB" w14:textId="77777777">
        <w:tc>
          <w:tcPr>
            <w:tcW w:w="9212" w:type="dxa"/>
            <w:gridSpan w:val="3"/>
            <w:shd w:val="clear" w:color="auto" w:fill="548DD4" w:themeFill="text2" w:themeFillTint="99"/>
            <w:tcMar/>
          </w:tcPr>
          <w:p w:rsidRPr="0035640A" w:rsidR="0035640A" w:rsidP="0035640A" w:rsidRDefault="0035640A" w14:paraId="325B8CAE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:rsidTr="10E1BC83" w14:paraId="0D4D8DE8" w14:textId="77777777">
        <w:tc>
          <w:tcPr>
            <w:tcW w:w="2518" w:type="dxa"/>
            <w:tcMar/>
          </w:tcPr>
          <w:p w:rsidR="0035640A" w:rsidP="00255C5C" w:rsidRDefault="0035640A" w14:paraId="5458A0FD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  <w:tcMar/>
          </w:tcPr>
          <w:p w:rsidR="0035640A" w:rsidP="00255C5C" w:rsidRDefault="00D34DE6" w14:paraId="6724E40C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Bediening Bruggen en Sluizen</w:t>
            </w:r>
          </w:p>
        </w:tc>
      </w:tr>
      <w:tr w:rsidR="0035640A" w:rsidTr="10E1BC83" w14:paraId="1FDCD975" w14:textId="77777777">
        <w:tc>
          <w:tcPr>
            <w:tcW w:w="2518" w:type="dxa"/>
            <w:tcMar/>
          </w:tcPr>
          <w:p w:rsidR="0035640A" w:rsidP="00255C5C" w:rsidRDefault="0035640A" w14:paraId="7349C62F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95" w:type="dxa"/>
            <w:tcMar/>
          </w:tcPr>
          <w:p w:rsidR="0035640A" w:rsidP="00255C5C" w:rsidRDefault="0035640A" w14:paraId="7044EF29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899" w:type="dxa"/>
            <w:tcMar/>
          </w:tcPr>
          <w:p w:rsidR="0035640A" w:rsidP="00255C5C" w:rsidRDefault="00D34DE6" w14:paraId="1F97DBED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16657</w:t>
            </w:r>
          </w:p>
        </w:tc>
      </w:tr>
    </w:tbl>
    <w:p w:rsidR="0035640A" w:rsidP="00255C5C" w:rsidRDefault="0035640A" w14:paraId="768F267B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:rsidTr="0035640A" w14:paraId="3EE7E7A5" w14:textId="77777777">
        <w:tc>
          <w:tcPr>
            <w:tcW w:w="9212" w:type="dxa"/>
            <w:gridSpan w:val="2"/>
            <w:shd w:val="clear" w:color="auto" w:fill="548DD4" w:themeFill="text2" w:themeFillTint="99"/>
          </w:tcPr>
          <w:p w:rsidRPr="0035640A" w:rsidR="00760F28" w:rsidP="00760F28" w:rsidRDefault="00971E32" w14:paraId="6CC439BD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:rsidTr="00760F28" w14:paraId="1218BD9F" w14:textId="77777777">
        <w:tc>
          <w:tcPr>
            <w:tcW w:w="2518" w:type="dxa"/>
          </w:tcPr>
          <w:p w:rsidR="00760F28" w:rsidP="00255C5C" w:rsidRDefault="00760F28" w14:paraId="61AE72A4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760F28" w:rsidP="00255C5C" w:rsidRDefault="00760F28" w14:paraId="7C70E547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 w14:paraId="02824736" w14:textId="77777777">
        <w:tc>
          <w:tcPr>
            <w:tcW w:w="2518" w:type="dxa"/>
          </w:tcPr>
          <w:p w:rsidR="00760F28" w:rsidP="00255C5C" w:rsidRDefault="00760F28" w14:paraId="5A2F34BB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760F28" w:rsidP="00255C5C" w:rsidRDefault="00760F28" w14:paraId="6006DE12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 w14:paraId="40E62EDE" w14:textId="77777777">
        <w:tc>
          <w:tcPr>
            <w:tcW w:w="2518" w:type="dxa"/>
          </w:tcPr>
          <w:p w:rsidR="00760F28" w:rsidP="00255C5C" w:rsidRDefault="00760F28" w14:paraId="5AF2A0F5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760F28" w:rsidP="00255C5C" w:rsidRDefault="00760F28" w14:paraId="2915B5A4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 w14:paraId="48EA9CE8" w14:textId="77777777">
        <w:tc>
          <w:tcPr>
            <w:tcW w:w="2518" w:type="dxa"/>
          </w:tcPr>
          <w:p w:rsidR="00760F28" w:rsidP="00255C5C" w:rsidRDefault="008A71C4" w14:paraId="59A0CFC4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760F28" w:rsidP="00255C5C" w:rsidRDefault="00760F28" w14:paraId="094F793C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760F28" w:rsidP="00255C5C" w:rsidRDefault="00760F28" w14:paraId="6B924D44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662CDC" w:rsidTr="00662CDC" w14:paraId="4C18019F" w14:textId="77777777">
        <w:tc>
          <w:tcPr>
            <w:tcW w:w="9212" w:type="dxa"/>
            <w:gridSpan w:val="2"/>
            <w:shd w:val="clear" w:color="auto" w:fill="548DD4" w:themeFill="text2" w:themeFillTint="99"/>
          </w:tcPr>
          <w:p w:rsidRPr="00662CDC" w:rsidR="00662CDC" w:rsidP="00662CDC" w:rsidRDefault="00662CDC" w14:paraId="66AB1380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:rsidTr="00662CDC" w14:paraId="031251C7" w14:textId="77777777">
        <w:tc>
          <w:tcPr>
            <w:tcW w:w="2518" w:type="dxa"/>
          </w:tcPr>
          <w:p w:rsidR="00662CDC" w:rsidP="005F3EEE" w:rsidRDefault="00662CDC" w14:paraId="50030EB9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662CDC" w:rsidP="00255C5C" w:rsidRDefault="00662CDC" w14:paraId="2058A082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089A5483" w14:textId="77777777">
        <w:tc>
          <w:tcPr>
            <w:tcW w:w="2518" w:type="dxa"/>
          </w:tcPr>
          <w:p w:rsidR="00662CDC" w:rsidP="005F3EEE" w:rsidRDefault="00662CDC" w14:paraId="70D7FBC2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662CDC" w:rsidP="00255C5C" w:rsidRDefault="00662CDC" w14:paraId="28E231B9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5A363C9B" w14:textId="77777777">
        <w:tc>
          <w:tcPr>
            <w:tcW w:w="2518" w:type="dxa"/>
          </w:tcPr>
          <w:p w:rsidR="00662CDC" w:rsidP="005F3EEE" w:rsidRDefault="00662CDC" w14:paraId="23A8D1F3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662CDC" w:rsidP="00255C5C" w:rsidRDefault="00662CDC" w14:paraId="1E8B1F23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5CB091A1" w14:textId="77777777">
        <w:tc>
          <w:tcPr>
            <w:tcW w:w="2518" w:type="dxa"/>
          </w:tcPr>
          <w:p w:rsidR="00662CDC" w:rsidP="005F3EEE" w:rsidRDefault="008A71C4" w14:paraId="6DBFFDAB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662CDC" w:rsidP="00255C5C" w:rsidRDefault="00662CDC" w14:paraId="79737085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3C17C35D" w14:textId="77777777">
        <w:tc>
          <w:tcPr>
            <w:tcW w:w="2518" w:type="dxa"/>
          </w:tcPr>
          <w:p w:rsidR="00662CDC" w:rsidP="00255C5C" w:rsidRDefault="00662CDC" w14:paraId="7CCFBC4E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662CDC" w:rsidP="00255C5C" w:rsidRDefault="00662CDC" w14:paraId="4877EEFA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2E055C0E" w14:textId="77777777">
        <w:tc>
          <w:tcPr>
            <w:tcW w:w="2518" w:type="dxa"/>
          </w:tcPr>
          <w:p w:rsidR="00662CDC" w:rsidP="00255C5C" w:rsidRDefault="00662CDC" w14:paraId="76AE98C1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662CDC" w:rsidP="00255C5C" w:rsidRDefault="00662CDC" w14:paraId="23271961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19170829" w14:textId="77777777">
        <w:tc>
          <w:tcPr>
            <w:tcW w:w="2518" w:type="dxa"/>
          </w:tcPr>
          <w:p w:rsidR="00662CDC" w:rsidP="00255C5C" w:rsidRDefault="00662CDC" w14:paraId="1EA9594F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662CDC" w:rsidP="00255C5C" w:rsidRDefault="00662CDC" w14:paraId="61D3E578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991EC5" w:rsidP="00255C5C" w:rsidRDefault="00991EC5" w14:paraId="23A0BF06" w14:textId="77777777">
      <w:pPr>
        <w:spacing w:line="312" w:lineRule="auto"/>
        <w:rPr>
          <w:rFonts w:cs="Tahoma"/>
        </w:rPr>
      </w:pPr>
    </w:p>
    <w:p w:rsidR="00991EC5" w:rsidP="00991EC5" w:rsidRDefault="00991EC5" w14:paraId="68CD1082" w14:textId="77777777">
      <w:r>
        <w:br w:type="page"/>
      </w:r>
    </w:p>
    <w:p w:rsidR="0035640A" w:rsidP="00255C5C" w:rsidRDefault="0035640A" w14:paraId="1DFF486F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D753BB" w:rsidTr="00D753BB" w14:paraId="1008709E" w14:textId="77777777">
        <w:tc>
          <w:tcPr>
            <w:tcW w:w="9212" w:type="dxa"/>
            <w:gridSpan w:val="2"/>
            <w:shd w:val="clear" w:color="auto" w:fill="548DD4" w:themeFill="text2" w:themeFillTint="99"/>
          </w:tcPr>
          <w:p w:rsidRPr="00D753BB" w:rsidR="00D753BB" w:rsidP="00D753BB" w:rsidRDefault="00D753BB" w14:paraId="658A91CE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:rsidTr="00D753BB" w14:paraId="00E31D96" w14:textId="77777777">
        <w:tc>
          <w:tcPr>
            <w:tcW w:w="2518" w:type="dxa"/>
          </w:tcPr>
          <w:p w:rsidR="00D753BB" w:rsidP="00255C5C" w:rsidRDefault="00D753BB" w14:paraId="2ED51CA4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:rsidR="00D753BB" w:rsidP="00255C5C" w:rsidRDefault="00D753BB" w14:paraId="40B87EBE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D753BB" w:rsidTr="00D753BB" w14:paraId="6FF82831" w14:textId="77777777">
        <w:tc>
          <w:tcPr>
            <w:tcW w:w="2518" w:type="dxa"/>
          </w:tcPr>
          <w:p w:rsidR="00D753BB" w:rsidP="00255C5C" w:rsidRDefault="00D753BB" w14:paraId="23F2BFD0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:rsidR="00D753BB" w:rsidP="00255C5C" w:rsidRDefault="00D753BB" w14:paraId="32B54A82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8727DE" w:rsidTr="00D753BB" w14:paraId="5163D69E" w14:textId="77777777">
        <w:tc>
          <w:tcPr>
            <w:tcW w:w="2518" w:type="dxa"/>
          </w:tcPr>
          <w:p w:rsidR="008727DE" w:rsidP="00255C5C" w:rsidRDefault="008A71C4" w14:paraId="1E2AC285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:rsidR="008727DE" w:rsidP="00255C5C" w:rsidRDefault="008727DE" w14:paraId="69753AF6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:rsidTr="00EC3093" w14:paraId="2B80B2EB" w14:textId="77777777">
        <w:tc>
          <w:tcPr>
            <w:tcW w:w="9212" w:type="dxa"/>
            <w:gridSpan w:val="2"/>
            <w:shd w:val="clear" w:color="auto" w:fill="D9D9D9" w:themeFill="background1" w:themeFillShade="D9"/>
          </w:tcPr>
          <w:p w:rsidRPr="00F40FE3" w:rsidR="00EC3093" w:rsidP="00255C5C" w:rsidRDefault="00EC3093" w14:paraId="7E2D50C6" w14:textId="77777777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:rsidTr="00D753BB" w14:paraId="5506EF53" w14:textId="77777777">
        <w:tc>
          <w:tcPr>
            <w:tcW w:w="2518" w:type="dxa"/>
          </w:tcPr>
          <w:p w:rsidR="00EC3093" w:rsidP="005F3EEE" w:rsidRDefault="00EC3093" w14:paraId="035CA5EF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EC3093" w:rsidP="00255C5C" w:rsidRDefault="00EC3093" w14:paraId="14567D05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36F2B492" w14:textId="77777777">
        <w:tc>
          <w:tcPr>
            <w:tcW w:w="2518" w:type="dxa"/>
          </w:tcPr>
          <w:p w:rsidR="00EC3093" w:rsidP="005F3EEE" w:rsidRDefault="00EC3093" w14:paraId="06181A13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EC3093" w:rsidP="00255C5C" w:rsidRDefault="00EC3093" w14:paraId="65ACF2FD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620922CD" w14:textId="77777777">
        <w:tc>
          <w:tcPr>
            <w:tcW w:w="2518" w:type="dxa"/>
          </w:tcPr>
          <w:p w:rsidR="00EC3093" w:rsidP="005F3EEE" w:rsidRDefault="00EC3093" w14:paraId="180604A8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EC3093" w:rsidP="00255C5C" w:rsidRDefault="00EC3093" w14:paraId="39ED5CAD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3BD24E0D" w14:textId="77777777">
        <w:tc>
          <w:tcPr>
            <w:tcW w:w="2518" w:type="dxa"/>
          </w:tcPr>
          <w:p w:rsidR="00EC3093" w:rsidP="005F3EEE" w:rsidRDefault="008A71C4" w14:paraId="1388F708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EC3093" w:rsidP="00255C5C" w:rsidRDefault="00EC3093" w14:paraId="0879983F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6028DAB0" w14:textId="77777777">
        <w:tc>
          <w:tcPr>
            <w:tcW w:w="2518" w:type="dxa"/>
          </w:tcPr>
          <w:p w:rsidR="00EC3093" w:rsidP="005F3EEE" w:rsidRDefault="00EC3093" w14:paraId="0E092629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EC3093" w:rsidP="00255C5C" w:rsidRDefault="00EC3093" w14:paraId="1009B9C8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323F3FD4" w14:textId="77777777">
        <w:tc>
          <w:tcPr>
            <w:tcW w:w="2518" w:type="dxa"/>
          </w:tcPr>
          <w:p w:rsidR="00EC3093" w:rsidP="005F3EEE" w:rsidRDefault="00EC3093" w14:paraId="1A5A7226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EC3093" w:rsidP="00255C5C" w:rsidRDefault="00EC3093" w14:paraId="1AD9D7FA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7C6E1747" w14:textId="77777777">
        <w:tc>
          <w:tcPr>
            <w:tcW w:w="2518" w:type="dxa"/>
          </w:tcPr>
          <w:p w:rsidR="00EC3093" w:rsidP="005F3EEE" w:rsidRDefault="00EC3093" w14:paraId="3F806FB9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EC3093" w:rsidP="00255C5C" w:rsidRDefault="00EC3093" w14:paraId="3D4ADF87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BE2E97" w:rsidP="00255C5C" w:rsidRDefault="00BE2E97" w14:paraId="26800BCF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344"/>
        <w:gridCol w:w="6318"/>
      </w:tblGrid>
      <w:tr w:rsidR="00BE2E97" w:rsidTr="00BE2E97" w14:paraId="73E58121" w14:textId="77777777">
        <w:tc>
          <w:tcPr>
            <w:tcW w:w="9180" w:type="dxa"/>
            <w:gridSpan w:val="3"/>
            <w:shd w:val="clear" w:color="auto" w:fill="548DD4" w:themeFill="text2" w:themeFillTint="99"/>
          </w:tcPr>
          <w:p w:rsidRPr="00BE2E97" w:rsidR="00BE2E97" w:rsidP="00BE2E97" w:rsidRDefault="00BE2E97" w14:paraId="1951D859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:rsidTr="00BE2E97" w14:paraId="7B038AB0" w14:textId="77777777">
        <w:tc>
          <w:tcPr>
            <w:tcW w:w="2518" w:type="dxa"/>
          </w:tcPr>
          <w:p w:rsidR="00BE2E97" w:rsidP="005F3EEE" w:rsidRDefault="00BE2E97" w14:paraId="4697D509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:rsidR="00BE2E97" w:rsidP="00255C5C" w:rsidRDefault="00BE2E97" w14:paraId="49D49276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 w14:paraId="0E28DB50" w14:textId="77777777">
        <w:tc>
          <w:tcPr>
            <w:tcW w:w="2518" w:type="dxa"/>
          </w:tcPr>
          <w:p w:rsidR="00BE2E97" w:rsidP="005F3EEE" w:rsidRDefault="00BE2E97" w14:paraId="51EC6943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:rsidR="00BE2E97" w:rsidP="00255C5C" w:rsidRDefault="00BE2E97" w14:paraId="758F1BC2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 w14:paraId="7BE9C68B" w14:textId="77777777">
        <w:tc>
          <w:tcPr>
            <w:tcW w:w="2518" w:type="dxa"/>
          </w:tcPr>
          <w:p w:rsidR="00BE2E97" w:rsidP="005F3EEE" w:rsidRDefault="00BE2E97" w14:paraId="50724D06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:rsidR="00BE2E97" w:rsidP="00255C5C" w:rsidRDefault="00BE2E97" w14:paraId="4C01CB87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 w14:paraId="5F7D2AEC" w14:textId="77777777">
        <w:tc>
          <w:tcPr>
            <w:tcW w:w="2518" w:type="dxa"/>
          </w:tcPr>
          <w:p w:rsidR="00BE2E97" w:rsidP="005F3EEE" w:rsidRDefault="00BE2E97" w14:paraId="5272ADCB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:rsidR="00BE2E97" w:rsidP="00255C5C" w:rsidRDefault="00BE2E97" w14:paraId="148222C9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 w14:paraId="1E9B10A3" w14:textId="77777777">
        <w:tc>
          <w:tcPr>
            <w:tcW w:w="2518" w:type="dxa"/>
          </w:tcPr>
          <w:p w:rsidR="00BE2E97" w:rsidP="005F3EEE" w:rsidRDefault="00BE2E97" w14:paraId="5FE47886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:rsidR="00BE2E97" w:rsidP="00255C5C" w:rsidRDefault="00BE2E97" w14:paraId="5AF08FE2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BE2E97" w:rsidP="00255C5C" w:rsidRDefault="00BE2E97" w14:paraId="59CCBDD2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 w14:paraId="72D70E9D" w14:textId="77777777">
        <w:tc>
          <w:tcPr>
            <w:tcW w:w="2518" w:type="dxa"/>
          </w:tcPr>
          <w:p w:rsidR="00BE2E97" w:rsidP="005F3EEE" w:rsidRDefault="00BE2E97" w14:paraId="3DD9ED8B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:rsidR="00BE2E97" w:rsidP="00255C5C" w:rsidRDefault="00BE2E97" w14:paraId="6C7ACD67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BE2E97" w:rsidP="00255C5C" w:rsidRDefault="00BE2E97" w14:paraId="3E26D570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BE2E97" w:rsidP="00255C5C" w:rsidRDefault="00BE2E97" w14:paraId="3F589093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CF1589" w:rsidTr="00CF1589" w14:paraId="7232D74D" w14:textId="77777777">
        <w:tc>
          <w:tcPr>
            <w:tcW w:w="8046" w:type="dxa"/>
            <w:gridSpan w:val="2"/>
            <w:shd w:val="clear" w:color="auto" w:fill="548DD4" w:themeFill="text2" w:themeFillTint="99"/>
          </w:tcPr>
          <w:p w:rsidRPr="00EC3093" w:rsidR="00CF1589" w:rsidP="008727DE" w:rsidRDefault="00CF1589" w14:paraId="43AF34D7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Pr="00CF1589" w:rsidR="00CF1589" w:rsidP="00CF1589" w:rsidRDefault="00CF1589" w14:paraId="338AE2FD" w14:textId="77777777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:rsidTr="00CF1589" w14:paraId="310B3EB7" w14:textId="77777777">
        <w:tc>
          <w:tcPr>
            <w:tcW w:w="2518" w:type="dxa"/>
          </w:tcPr>
          <w:p w:rsidR="00CF1589" w:rsidP="00255C5C" w:rsidRDefault="00D34DE6" w14:paraId="237AAB8C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 xml:space="preserve">Beschrijving/ </w:t>
            </w:r>
            <w:r w:rsidR="00CF1589"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:rsidRPr="008A71C4" w:rsidR="00CF1589" w:rsidP="00255C5C" w:rsidRDefault="00D34DE6" w14:paraId="3413D607" w14:textId="77777777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D34DE6">
              <w:rPr>
                <w:rFonts w:cs="Tahoma"/>
              </w:rPr>
              <w:t>Ervaring met de flexibele inzet van gekwalificeerd personeel (ten minste basisopleiding brug- en sluisbediening en vervolgopleiding brug- en sluisbediening) voor de bediening van ten minste één (1) bruggen en één (1) sluizen met een minimaal aantal van 250 uur per jaar voor éénzelfde opdrachtgever. </w:t>
            </w:r>
          </w:p>
        </w:tc>
        <w:tc>
          <w:tcPr>
            <w:tcW w:w="1134" w:type="dxa"/>
          </w:tcPr>
          <w:p w:rsidRPr="008A71C4" w:rsidR="00CF1589" w:rsidP="00255C5C" w:rsidRDefault="00CF1589" w14:paraId="78069EE9" w14:textId="77777777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D34DE6">
              <w:rPr>
                <w:rFonts w:cs="Tahoma"/>
              </w:rPr>
              <w:t>JA/NEE</w:t>
            </w:r>
          </w:p>
        </w:tc>
      </w:tr>
      <w:tr w:rsidR="00CF1589" w:rsidTr="007D1FC5" w14:paraId="418CF0A9" w14:textId="77777777">
        <w:tc>
          <w:tcPr>
            <w:tcW w:w="2518" w:type="dxa"/>
          </w:tcPr>
          <w:p w:rsidR="00CF1589" w:rsidP="00255C5C" w:rsidRDefault="00CF1589" w14:paraId="1771C5E1" w14:textId="77777777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:rsidR="00CF1589" w:rsidP="00255C5C" w:rsidRDefault="00CF1589" w14:paraId="02C10296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Pr="00D34DE6" w:rsidR="008A71C4" w:rsidP="10E1BC83" w:rsidRDefault="008A71C4" w14:paraId="36A8D8EA" w14:textId="511A16F2">
      <w:pPr>
        <w:pStyle w:val="Standaard"/>
        <w:spacing w:line="312" w:lineRule="auto"/>
        <w:rPr>
          <w:rFonts w:cs="Tahoma"/>
        </w:rPr>
      </w:pPr>
    </w:p>
    <w:sectPr w:rsidRPr="00D34DE6" w:rsidR="008A71C4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0715B" w:rsidRDefault="0080715B" w14:paraId="5C94776F" w14:textId="77777777">
      <w:r>
        <w:separator/>
      </w:r>
    </w:p>
  </w:endnote>
  <w:endnote w:type="continuationSeparator" w:id="0">
    <w:p w:rsidR="0080715B" w:rsidRDefault="0080715B" w14:paraId="6BD12A1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E85D9A" w:rsidP="00E85D9A" w:rsidRDefault="0058604A" w14:paraId="6E5055E0" w14:textId="77777777">
    <w:pPr>
      <w:pStyle w:val="Voettekst"/>
      <w:rPr>
        <w:sz w:val="16"/>
        <w:szCs w:val="16"/>
      </w:rPr>
    </w:pPr>
    <w:r>
      <w:rPr>
        <w:sz w:val="16"/>
        <w:szCs w:val="16"/>
      </w:rPr>
      <w:t>Bedrijfsvoering</w:t>
    </w:r>
  </w:p>
  <w:p w:rsidR="00E85D9A" w:rsidP="00E85D9A" w:rsidRDefault="00E85D9A" w14:paraId="1AFB5BE0" w14:textId="77777777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:rsidRPr="00560D1C" w:rsidR="00A444FF" w:rsidP="00E85D9A" w:rsidRDefault="00E85D9A" w14:paraId="380070A0" w14:textId="77777777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0715B" w:rsidRDefault="0080715B" w14:paraId="50050B67" w14:textId="77777777">
      <w:r>
        <w:separator/>
      </w:r>
    </w:p>
  </w:footnote>
  <w:footnote w:type="continuationSeparator" w:id="0">
    <w:p w:rsidR="0080715B" w:rsidRDefault="0080715B" w14:paraId="6B3087A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560D1C" w:rsidR="00A444FF" w:rsidP="00560D1C" w:rsidRDefault="00560D1C" w14:paraId="475B251E" w14:textId="77777777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6D77CB8" wp14:editId="43D8875E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68157360">
    <w:abstractNumId w:val="9"/>
  </w:num>
  <w:num w:numId="2" w16cid:durableId="812871134">
    <w:abstractNumId w:val="7"/>
  </w:num>
  <w:num w:numId="3" w16cid:durableId="113795075">
    <w:abstractNumId w:val="6"/>
  </w:num>
  <w:num w:numId="4" w16cid:durableId="1935362674">
    <w:abstractNumId w:val="5"/>
  </w:num>
  <w:num w:numId="5" w16cid:durableId="455373780">
    <w:abstractNumId w:val="4"/>
  </w:num>
  <w:num w:numId="6" w16cid:durableId="206375461">
    <w:abstractNumId w:val="8"/>
  </w:num>
  <w:num w:numId="7" w16cid:durableId="475071194">
    <w:abstractNumId w:val="3"/>
  </w:num>
  <w:num w:numId="8" w16cid:durableId="1067998338">
    <w:abstractNumId w:val="2"/>
  </w:num>
  <w:num w:numId="9" w16cid:durableId="353844897">
    <w:abstractNumId w:val="1"/>
  </w:num>
  <w:num w:numId="10" w16cid:durableId="472796955">
    <w:abstractNumId w:val="0"/>
  </w:num>
  <w:num w:numId="11" w16cid:durableId="595790263">
    <w:abstractNumId w:val="15"/>
  </w:num>
  <w:num w:numId="12" w16cid:durableId="160122407">
    <w:abstractNumId w:val="19"/>
  </w:num>
  <w:num w:numId="13" w16cid:durableId="1545672518">
    <w:abstractNumId w:val="18"/>
  </w:num>
  <w:num w:numId="14" w16cid:durableId="1914273296">
    <w:abstractNumId w:val="14"/>
  </w:num>
  <w:num w:numId="15" w16cid:durableId="1824198666">
    <w:abstractNumId w:val="16"/>
  </w:num>
  <w:num w:numId="16" w16cid:durableId="1043292340">
    <w:abstractNumId w:val="20"/>
  </w:num>
  <w:num w:numId="17" w16cid:durableId="89279143">
    <w:abstractNumId w:val="10"/>
  </w:num>
  <w:num w:numId="18" w16cid:durableId="1519389710">
    <w:abstractNumId w:val="12"/>
  </w:num>
  <w:num w:numId="19" w16cid:durableId="228073643">
    <w:abstractNumId w:val="13"/>
  </w:num>
  <w:num w:numId="20" w16cid:durableId="1480538474">
    <w:abstractNumId w:val="11"/>
  </w:num>
  <w:num w:numId="21" w16cid:durableId="16276162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80715B"/>
    <w:rsid w:val="000532C7"/>
    <w:rsid w:val="00056377"/>
    <w:rsid w:val="000644E0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93C84"/>
    <w:rsid w:val="00402689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A3ABF"/>
    <w:rsid w:val="006B4888"/>
    <w:rsid w:val="006C3B60"/>
    <w:rsid w:val="00713692"/>
    <w:rsid w:val="00760F28"/>
    <w:rsid w:val="007A7751"/>
    <w:rsid w:val="007C12CF"/>
    <w:rsid w:val="0080715B"/>
    <w:rsid w:val="00817AB4"/>
    <w:rsid w:val="008727DE"/>
    <w:rsid w:val="008A71C4"/>
    <w:rsid w:val="009024B4"/>
    <w:rsid w:val="00906CCC"/>
    <w:rsid w:val="0096532F"/>
    <w:rsid w:val="00971E32"/>
    <w:rsid w:val="00991EC5"/>
    <w:rsid w:val="009B7114"/>
    <w:rsid w:val="00A317EF"/>
    <w:rsid w:val="00A444FF"/>
    <w:rsid w:val="00A65797"/>
    <w:rsid w:val="00AE574B"/>
    <w:rsid w:val="00B55489"/>
    <w:rsid w:val="00BE2E97"/>
    <w:rsid w:val="00C12184"/>
    <w:rsid w:val="00C46714"/>
    <w:rsid w:val="00CF1589"/>
    <w:rsid w:val="00D34DE6"/>
    <w:rsid w:val="00D50053"/>
    <w:rsid w:val="00D53509"/>
    <w:rsid w:val="00D738A0"/>
    <w:rsid w:val="00D753BB"/>
    <w:rsid w:val="00DE6B75"/>
    <w:rsid w:val="00E8393A"/>
    <w:rsid w:val="00E85D9A"/>
    <w:rsid w:val="00EC3093"/>
    <w:rsid w:val="00EC38DC"/>
    <w:rsid w:val="00EE7E9A"/>
    <w:rsid w:val="00EF7538"/>
    <w:rsid w:val="00F40FE3"/>
    <w:rsid w:val="10E1B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6173B7"/>
  <w15:docId w15:val="{A90995D3-E72A-4DD1-ADFE-00D2A5A34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BriefGegevens" w:customStyle="1">
    <w:name w:val="BriefGegevens"/>
    <w:basedOn w:val="Standaard"/>
    <w:rsid w:val="00255C5C"/>
    <w:pPr>
      <w:spacing w:line="200" w:lineRule="exact"/>
      <w:ind w:left="1503" w:hanging="1503"/>
    </w:pPr>
  </w:style>
  <w:style w:type="character" w:styleId="BriefGegevensVariabel" w:customStyle="1">
    <w:name w:val="BriefGegevensVariabel"/>
    <w:basedOn w:val="Standaardalinea-lettertype"/>
    <w:rsid w:val="00255C5C"/>
    <w:rPr>
      <w:rFonts w:ascii="Verdana" w:hAnsi="Verdana"/>
      <w:sz w:val="20"/>
    </w:rPr>
  </w:style>
  <w:style w:type="character" w:styleId="BriefGegevensVast" w:customStyle="1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styleId="StandaardMinuut" w:customStyle="1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styleId="Kop1Char" w:customStyle="1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hAnsi="Arial Unicode MS" w:eastAsia="Arial Unicode MS" w:cs="Arial Unicode MS"/>
      <w:sz w:val="24"/>
      <w:szCs w:val="24"/>
    </w:rPr>
  </w:style>
  <w:style w:type="character" w:styleId="NormaalwebChar" w:customStyle="1">
    <w:name w:val="Normaal (web) Char"/>
    <w:link w:val="Normaalweb"/>
    <w:uiPriority w:val="99"/>
    <w:rsid w:val="00560D1C"/>
    <w:rPr>
      <w:rFonts w:ascii="Arial Unicode MS" w:hAnsi="Arial Unicode MS" w:eastAsia="Arial Unicode MS" w:cs="Arial Unicode MS"/>
      <w:sz w:val="24"/>
      <w:szCs w:val="24"/>
    </w:rPr>
  </w:style>
  <w:style w:type="character" w:styleId="VoettekstChar" w:customStyle="1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paardekooper\Downloads\Bijlage%204%20Format%20referentieopdr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ef14f6ba7704c6be59688b603f133dd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aaf7518f1f9f9e6e1cc80cd4a74c6f82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EB0EFD-DF38-4860-972E-F47534E36D14}">
  <ds:schemaRefs>
    <ds:schemaRef ds:uri="http://schemas.microsoft.com/office/infopath/2007/PartnerControls"/>
    <ds:schemaRef ds:uri="00946752-5514-4cff-9906-054ea5e5651f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81d8d315-5c27-498a-814b-29eabcac6a43"/>
    <ds:schemaRef ds:uri="http://purl.org/dc/terms/"/>
    <ds:schemaRef ds:uri="http://www.w3.org/XML/1998/namespace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66F942E-A3DF-4A76-8FF3-84FC250E9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1725BC-2CCE-4E9F-BDA6-047D7685A0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d8d315-5c27-498a-814b-29eabcac6a43"/>
    <ds:schemaRef ds:uri="00946752-5514-4cff-9906-054ea5e56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Bijlage 4 Format referentieopdracht.dotx</ap:Template>
  <ap:Application>Microsoft Word for the web</ap:Application>
  <ap:DocSecurity>0</ap:DocSecurity>
  <ap:ScaleCrop>false</ap:ScaleCrop>
  <ap:Company>潈杯敨浥慲摡捳慨⁰慶⁮楒湪慬摮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Paardekooper, Nadine</dc:creator>
  <lastModifiedBy>Paardekooper, Nadine</lastModifiedBy>
  <revision>2</revision>
  <dcterms:created xsi:type="dcterms:W3CDTF">2024-09-19T08:42:00.0000000Z</dcterms:created>
  <dcterms:modified xsi:type="dcterms:W3CDTF">2024-09-19T08:44:46.3881220Z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  <property fmtid="{D5CDD505-2E9C-101B-9397-08002B2CF9AE}" pid="4" name="ContentTypeId">
    <vt:lpwstr>0x010100CB89877EDAA77D40B0E2084F4C49E45A</vt:lpwstr>
  </property>
  <property fmtid="{D5CDD505-2E9C-101B-9397-08002B2CF9AE}" pid="5" name="MediaServiceImageTags">
    <vt:lpwstr/>
  </property>
</Properties>
</file>